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FA70B9">
        <w:rPr>
          <w:rFonts w:ascii="Arial" w:hAnsi="Arial" w:hint="eastAsia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FA70B9" w:rsidRPr="00FA70B9">
        <w:rPr>
          <w:rFonts w:ascii="Arial" w:hAnsi="Arial"/>
          <w:b/>
          <w:noProof/>
          <w:sz w:val="24"/>
          <w:lang w:eastAsia="en-US"/>
        </w:rPr>
        <w:t>RP-19</w:t>
      </w:r>
      <w:r w:rsidR="005D1956">
        <w:rPr>
          <w:rFonts w:ascii="Arial" w:hAnsi="Arial"/>
          <w:b/>
          <w:noProof/>
          <w:sz w:val="24"/>
          <w:lang w:eastAsia="en-US"/>
        </w:rPr>
        <w:t>1470</w:t>
      </w:r>
      <w:bookmarkStart w:id="0" w:name="_GoBack"/>
      <w:bookmarkEnd w:id="0"/>
    </w:p>
    <w:p w:rsidR="006D6B31" w:rsidRPr="00CB5B5E" w:rsidRDefault="00FA70B9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FA70B9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FA70B9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  <w:r w:rsidR="00497D35">
        <w:rPr>
          <w:rFonts w:ascii="Arial" w:hAnsi="Arial" w:cs="Arial" w:hint="eastAsia"/>
          <w:b/>
          <w:bCs/>
          <w:sz w:val="24"/>
          <w:lang w:val="en-US" w:eastAsia="zh-CN"/>
        </w:rPr>
        <w:t xml:space="preserve">, </w:t>
      </w:r>
      <w:r w:rsidR="009B1C37">
        <w:rPr>
          <w:rFonts w:ascii="Arial" w:hAnsi="Arial" w:cs="Arial" w:hint="eastAsia"/>
          <w:b/>
          <w:bCs/>
          <w:sz w:val="24"/>
          <w:lang w:val="en-US" w:eastAsia="zh-CN"/>
        </w:rPr>
        <w:t>CATT</w:t>
      </w:r>
      <w:r w:rsidR="009B1C37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 w:rsidR="00497D35">
        <w:rPr>
          <w:rFonts w:ascii="Arial" w:hAnsi="Arial" w:cs="Arial" w:hint="eastAsia"/>
          <w:b/>
          <w:bCs/>
          <w:sz w:val="24"/>
          <w:lang w:val="en-US" w:eastAsia="zh-CN"/>
        </w:rPr>
        <w:t>VIVO, ZTE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CB7CB4" w:rsidRPr="00CB7CB4">
        <w:rPr>
          <w:rFonts w:ascii="Arial" w:hAnsi="Arial" w:cs="Arial"/>
          <w:b/>
          <w:bCs/>
          <w:sz w:val="24"/>
        </w:rPr>
        <w:t>IMT-2020 Link budget template towards final submission to ITU-R</w:t>
      </w:r>
      <w:r w:rsidR="00CB7CB4" w:rsidRPr="00CB7CB4" w:rsidDel="00CB7CB4">
        <w:rPr>
          <w:rFonts w:ascii="Arial" w:hAnsi="Arial" w:cs="Arial"/>
          <w:b/>
          <w:bCs/>
          <w:sz w:val="24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F5CC8" w:rsidRDefault="007A056C" w:rsidP="00C35848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24703D">
        <w:rPr>
          <w:lang w:eastAsia="zh-CN"/>
        </w:rPr>
        <w:t>fianl</w:t>
      </w:r>
      <w:r w:rsidR="007C3FD3">
        <w:rPr>
          <w:rFonts w:hint="eastAsia"/>
          <w:lang w:eastAsia="zh-CN"/>
        </w:rPr>
        <w:t xml:space="preserve"> link budget</w:t>
      </w:r>
      <w:r w:rsidR="00D31269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F533FF">
        <w:rPr>
          <w:lang w:eastAsia="zh-CN"/>
        </w:rPr>
        <w:t>final</w:t>
      </w:r>
      <w:r w:rsidR="0024703D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11606">
        <w:rPr>
          <w:rFonts w:hint="eastAsia"/>
          <w:lang w:val="en-US" w:eastAsia="zh-CN"/>
        </w:rPr>
        <w:t>link budget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F533FF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14F" w:rsidRDefault="0052614F">
      <w:pPr>
        <w:spacing w:after="0"/>
      </w:pPr>
      <w:r>
        <w:separator/>
      </w:r>
    </w:p>
  </w:endnote>
  <w:endnote w:type="continuationSeparator" w:id="0">
    <w:p w:rsidR="0052614F" w:rsidRDefault="005261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14F" w:rsidRDefault="0052614F">
      <w:pPr>
        <w:spacing w:after="0"/>
      </w:pPr>
      <w:r>
        <w:separator/>
      </w:r>
    </w:p>
  </w:footnote>
  <w:footnote w:type="continuationSeparator" w:id="0">
    <w:p w:rsidR="0052614F" w:rsidRDefault="005261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B54D1">
      <w:fldChar w:fldCharType="begin"/>
    </w:r>
    <w:r>
      <w:instrText>PAGE</w:instrText>
    </w:r>
    <w:r w:rsidR="007B54D1">
      <w:fldChar w:fldCharType="separate"/>
    </w:r>
    <w:r>
      <w:t>4</w:t>
    </w:r>
    <w:r w:rsidR="007B54D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24.7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0310A"/>
    <w:rsid w:val="00120111"/>
    <w:rsid w:val="00123DCF"/>
    <w:rsid w:val="00127EF7"/>
    <w:rsid w:val="001310E5"/>
    <w:rsid w:val="00132E56"/>
    <w:rsid w:val="001409CB"/>
    <w:rsid w:val="001412CA"/>
    <w:rsid w:val="00151EB9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4703D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97D35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614F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1956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7A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1C37"/>
    <w:rsid w:val="009B3E7E"/>
    <w:rsid w:val="009B4A95"/>
    <w:rsid w:val="009E7C64"/>
    <w:rsid w:val="009F4014"/>
    <w:rsid w:val="009F5CC8"/>
    <w:rsid w:val="009F67DA"/>
    <w:rsid w:val="00A025F6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D59E3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6984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761DA"/>
    <w:rsid w:val="00C765CC"/>
    <w:rsid w:val="00CB2B8F"/>
    <w:rsid w:val="00CB6487"/>
    <w:rsid w:val="00CB7CB4"/>
    <w:rsid w:val="00CC1FAC"/>
    <w:rsid w:val="00CD2052"/>
    <w:rsid w:val="00CE24ED"/>
    <w:rsid w:val="00CE322E"/>
    <w:rsid w:val="00CF2D4E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D7888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533FF"/>
    <w:rsid w:val="00F6614C"/>
    <w:rsid w:val="00F73C63"/>
    <w:rsid w:val="00F85BE6"/>
    <w:rsid w:val="00F87CAB"/>
    <w:rsid w:val="00F90758"/>
    <w:rsid w:val="00F92939"/>
    <w:rsid w:val="00FA3177"/>
    <w:rsid w:val="00FA5C32"/>
    <w:rsid w:val="00FA70B9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544A5A-7BD5-41EC-B322-ACE9346C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2C94-7F97-454D-96B1-EB6BF36F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Yujian (Jason)</cp:lastModifiedBy>
  <cp:revision>86</cp:revision>
  <cp:lastPrinted>1900-01-01T08:00:00Z</cp:lastPrinted>
  <dcterms:created xsi:type="dcterms:W3CDTF">2018-06-01T19:53:00Z</dcterms:created>
  <dcterms:modified xsi:type="dcterms:W3CDTF">2019-06-03T01:32:00Z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(3)7G3CK7bKBLW70eyiCjMhNH8LkEMS8F5VL5GSC7OVkPYtCrlHBN9DtduWNGsiiInnv5t9cJk5
s1QmYGrnP/pIgT4vThEzbvP0wi9SlZwW98QMH35IHUVlmt0eGHIZ2VjdvVilZG/qo6Ju0CDz
BMugfqOMyeQdzRhh5fWtTMlK+36oKmdhBYHYXf7cLpTWRwocuVQKO6DlhmjHkWLBJDO3qM77
pcM9Z0fjfmGev2yPrn</vt:lpwstr>
  </property>
  <property fmtid="{D5CDD505-2E9C-101B-9397-08002B2CF9AE}" pid="3" name="_2015_ms_pID_7253431">
    <vt:lpwstr>6ZbXswCT3YjKgCiENXKDI1+6POhjk0g6BV7e4dqvuWCfJDFV5y3ABo
nE4VK7c6VFi5jKC3Qjsz7d9oHKi5lHCSRAVVJ/Ufd3ObCAcGAeyStA4gjhiccPCYo9ZlLOpg
SPaLI6TVQLrp2F32Qp+nX4mXD+BJ6o9W7bIUSCiyzFxnX/SVS6IFCI0RSoq68XKn7I5RX6hH
6KfuLEbT2k37ggyLXy+jU89z4bvAgfCYDQCO</vt:lpwstr>
  </property>
  <property fmtid="{D5CDD505-2E9C-101B-9397-08002B2CF9AE}" pid="4" name="_2015_ms_pID_7253432">
    <vt:lpwstr>omkfwPHkqxkriv8aD9XtdHk=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1559350726</vt:lpwstr>
  </property>
</Properties>
</file>